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BAYLY (alias MASON)</w:t>
      </w:r>
      <w:r>
        <w:rPr>
          <w:rFonts w:ascii="Times New Roman" w:hAnsi="Times New Roman" w:cs="Times New Roman"/>
          <w:sz w:val="24"/>
          <w:szCs w:val="24"/>
        </w:rPr>
        <w:t xml:space="preserve">     (fl.1471)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Worcester.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 Purser(q.v.).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pp.24-5)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Feb.1471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married unaware that they were related in the third and fourth 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degrees of consanguinity, they requested that they remain married, with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legitimation of future issue. Approved. (ibid.)</w:t>
      </w: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084D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B084D" w:rsidP="005B0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84D" w:rsidRDefault="005B084D" w:rsidP="00564E3C">
      <w:pPr>
        <w:spacing w:after="0" w:line="240" w:lineRule="auto"/>
      </w:pPr>
      <w:r>
        <w:separator/>
      </w:r>
    </w:p>
  </w:endnote>
  <w:endnote w:type="continuationSeparator" w:id="0">
    <w:p w:rsidR="005B084D" w:rsidRDefault="005B08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084D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84D" w:rsidRDefault="005B084D" w:rsidP="00564E3C">
      <w:pPr>
        <w:spacing w:after="0" w:line="240" w:lineRule="auto"/>
      </w:pPr>
      <w:r>
        <w:separator/>
      </w:r>
    </w:p>
  </w:footnote>
  <w:footnote w:type="continuationSeparator" w:id="0">
    <w:p w:rsidR="005B084D" w:rsidRDefault="005B08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84D"/>
    <w:rsid w:val="00372DC6"/>
    <w:rsid w:val="00564E3C"/>
    <w:rsid w:val="005B084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46FD4-604E-4312-8954-7B6B80B4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2016-01-31T20:45:00Z</dcterms:created>
  <dcterms:modified xsi:type="dcterms:W3CDTF">2016-01-31T20:46:00Z</dcterms:modified>
</cp:coreProperties>
</file>